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5FF9CF2A" w14:textId="77777777" w:rsidTr="000F4B17">
        <w:trPr>
          <w:trHeight w:val="765"/>
        </w:trPr>
        <w:tc>
          <w:tcPr>
            <w:tcW w:w="5000" w:type="pct"/>
            <w:shd w:val="clear" w:color="auto" w:fill="auto"/>
            <w:vAlign w:val="center"/>
          </w:tcPr>
          <w:p w14:paraId="51EF2F63" w14:textId="77777777" w:rsidR="005F2928" w:rsidRDefault="00FB2023" w:rsidP="0041298F">
            <w:pPr>
              <w:pStyle w:val="Picture"/>
            </w:pPr>
            <w:r>
              <w:rPr>
                <w:noProof/>
              </w:rPr>
              <w:drawing>
                <wp:inline distT="0" distB="0" distL="0" distR="0" wp14:anchorId="31DB0063" wp14:editId="39AAB067">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0D8D752C" w14:textId="583F5001" w:rsidR="002C5E76" w:rsidRPr="0041298F" w:rsidRDefault="00FB2023" w:rsidP="002C5E76">
      <w:pPr>
        <w:pStyle w:val="APBHeading"/>
      </w:pPr>
      <w:r>
        <w:t>Research Proposal Template</w:t>
      </w:r>
    </w:p>
    <w:p w14:paraId="06D4D694" w14:textId="77777777" w:rsidR="002C5E76" w:rsidRDefault="002C5E76" w:rsidP="002C5E7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
        <w:gridCol w:w="9936"/>
      </w:tblGrid>
      <w:tr w:rsidR="00766703" w:rsidRPr="00766703" w14:paraId="0291B548" w14:textId="77777777" w:rsidTr="00766703">
        <w:tc>
          <w:tcPr>
            <w:tcW w:w="806" w:type="dxa"/>
          </w:tcPr>
          <w:p w14:paraId="2E38AB15" w14:textId="65E2106D" w:rsidR="00766703" w:rsidRPr="00766703" w:rsidRDefault="00766703" w:rsidP="00C711FE">
            <w:pPr>
              <w:pStyle w:val="Header"/>
            </w:pPr>
            <w:r w:rsidRPr="00766703">
              <w:t>Name:</w:t>
            </w:r>
          </w:p>
        </w:tc>
        <w:tc>
          <w:tcPr>
            <w:tcW w:w="9984" w:type="dxa"/>
            <w:tcBorders>
              <w:bottom w:val="single" w:sz="4" w:space="0" w:color="auto"/>
            </w:tcBorders>
          </w:tcPr>
          <w:p w14:paraId="4F080AC3" w14:textId="77777777" w:rsidR="00766703" w:rsidRPr="00766703" w:rsidRDefault="00766703" w:rsidP="008C33B0">
            <w:pPr>
              <w:pStyle w:val="Footer"/>
              <w:jc w:val="left"/>
            </w:pPr>
          </w:p>
        </w:tc>
      </w:tr>
    </w:tbl>
    <w:p w14:paraId="2AE447DA" w14:textId="77777777" w:rsidR="00766703" w:rsidRDefault="00766703" w:rsidP="002C5E76"/>
    <w:p w14:paraId="12A52E9F" w14:textId="77777777" w:rsidR="00FB2023" w:rsidRDefault="00FB2023" w:rsidP="00FB2023">
      <w:pPr>
        <w:pStyle w:val="ActivitySection"/>
      </w:pPr>
      <w:r>
        <w:t>Proposed Project Title</w:t>
      </w:r>
    </w:p>
    <w:p w14:paraId="65FA4B9F" w14:textId="77777777" w:rsidR="00FB2023" w:rsidRPr="00B817BD" w:rsidRDefault="00FB2023" w:rsidP="00FB2023">
      <w:bookmarkStart w:id="0" w:name="_GoBack"/>
      <w:bookmarkEnd w:id="0"/>
    </w:p>
    <w:p w14:paraId="4E340600" w14:textId="77777777" w:rsidR="00FB2023" w:rsidRPr="00B817BD" w:rsidRDefault="00FB2023" w:rsidP="00FB2023">
      <w:pPr>
        <w:rPr>
          <w:rStyle w:val="KeyTermItalic"/>
        </w:rPr>
      </w:pPr>
      <w:r w:rsidRPr="00B817BD">
        <w:rPr>
          <w:rStyle w:val="KeyTermItalic"/>
        </w:rPr>
        <w:t>Research Question and Hypothesis</w:t>
      </w:r>
    </w:p>
    <w:p w14:paraId="3CD715C7" w14:textId="77777777" w:rsidR="00FB2023" w:rsidRDefault="00FB2023" w:rsidP="00FB2023">
      <w:pPr>
        <w:pStyle w:val="ActivityBody"/>
      </w:pPr>
      <w:r>
        <w:t>State your research question and hypothesis you will be testing.</w:t>
      </w:r>
    </w:p>
    <w:p w14:paraId="226B3CBA" w14:textId="77777777" w:rsidR="00FB2023" w:rsidRPr="00B817BD" w:rsidRDefault="00FB2023" w:rsidP="00FB2023"/>
    <w:p w14:paraId="07055F59" w14:textId="77777777" w:rsidR="00FB2023" w:rsidRPr="00B817BD" w:rsidRDefault="00FB2023" w:rsidP="00FB2023">
      <w:pPr>
        <w:rPr>
          <w:rStyle w:val="KeyTermItalic"/>
        </w:rPr>
      </w:pPr>
      <w:r w:rsidRPr="00B817BD">
        <w:rPr>
          <w:rStyle w:val="KeyTermItalic"/>
        </w:rPr>
        <w:t>Background and Introduction</w:t>
      </w:r>
    </w:p>
    <w:p w14:paraId="7427A083" w14:textId="77777777" w:rsidR="00FB2023" w:rsidRDefault="00FB2023" w:rsidP="00FB2023">
      <w:pPr>
        <w:pStyle w:val="ActivityBody"/>
      </w:pPr>
      <w:r>
        <w:t>Write this section in paragraph format. Provide background information pertinent to your question. Tell why your research question is important and interesting. Cite references of past research related to your question.</w:t>
      </w:r>
    </w:p>
    <w:p w14:paraId="2F45B0DC" w14:textId="77777777" w:rsidR="00FB2023" w:rsidRPr="00B817BD" w:rsidRDefault="00FB2023" w:rsidP="00FB2023"/>
    <w:p w14:paraId="1F9EB7B9" w14:textId="77777777" w:rsidR="00FB2023" w:rsidRDefault="00FB2023" w:rsidP="00FB2023">
      <w:pPr>
        <w:rPr>
          <w:rStyle w:val="Italic"/>
        </w:rPr>
      </w:pPr>
      <w:r w:rsidRPr="00B817BD">
        <w:rPr>
          <w:rStyle w:val="KeyTermItalic"/>
        </w:rPr>
        <w:t>Materials Required and Budget</w:t>
      </w:r>
      <w:r w:rsidRPr="00B817BD">
        <w:t xml:space="preserve"> </w:t>
      </w:r>
      <w:r w:rsidRPr="00B817BD">
        <w:rPr>
          <w:rStyle w:val="Italic"/>
        </w:rPr>
        <w:t>(add lines as needed)</w:t>
      </w:r>
    </w:p>
    <w:p w14:paraId="26FAF8D8" w14:textId="77777777" w:rsidR="00FB2023" w:rsidRPr="00B817BD" w:rsidRDefault="00FB2023" w:rsidP="00FB2023"/>
    <w:tbl>
      <w:tblPr>
        <w:tblW w:w="0" w:type="auto"/>
        <w:jc w:val="center"/>
        <w:tblLook w:val="01E0" w:firstRow="1" w:lastRow="1" w:firstColumn="1" w:lastColumn="1" w:noHBand="0" w:noVBand="0"/>
      </w:tblPr>
      <w:tblGrid>
        <w:gridCol w:w="1368"/>
        <w:gridCol w:w="3690"/>
        <w:gridCol w:w="1800"/>
        <w:gridCol w:w="1359"/>
        <w:gridCol w:w="1359"/>
      </w:tblGrid>
      <w:tr w:rsidR="00FB2023" w14:paraId="420CBBB5" w14:textId="77777777" w:rsidTr="00FB2023">
        <w:trPr>
          <w:jc w:val="center"/>
        </w:trPr>
        <w:tc>
          <w:tcPr>
            <w:tcW w:w="1368" w:type="dxa"/>
            <w:vAlign w:val="center"/>
          </w:tcPr>
          <w:p w14:paraId="052938A2" w14:textId="77777777" w:rsidR="00FB2023" w:rsidRPr="00B817BD" w:rsidRDefault="00FB2023" w:rsidP="00752568">
            <w:pPr>
              <w:pStyle w:val="RubricHeadings10pt"/>
            </w:pPr>
            <w:r>
              <w:t>Quantity Needed</w:t>
            </w:r>
          </w:p>
        </w:tc>
        <w:tc>
          <w:tcPr>
            <w:tcW w:w="3690" w:type="dxa"/>
            <w:vAlign w:val="center"/>
          </w:tcPr>
          <w:p w14:paraId="196E613E" w14:textId="77777777" w:rsidR="00FB2023" w:rsidRPr="00B817BD" w:rsidRDefault="00FB2023" w:rsidP="00752568">
            <w:pPr>
              <w:pStyle w:val="RubricHeadings10pt"/>
            </w:pPr>
            <w:r>
              <w:t>Item Description</w:t>
            </w:r>
          </w:p>
        </w:tc>
        <w:tc>
          <w:tcPr>
            <w:tcW w:w="1800" w:type="dxa"/>
            <w:vAlign w:val="center"/>
          </w:tcPr>
          <w:p w14:paraId="3A953874" w14:textId="77777777" w:rsidR="00FB2023" w:rsidRPr="00B817BD" w:rsidRDefault="00FB2023" w:rsidP="00752568">
            <w:pPr>
              <w:pStyle w:val="RubricHeadings10pt"/>
            </w:pPr>
            <w:r>
              <w:t>Source</w:t>
            </w:r>
          </w:p>
        </w:tc>
        <w:tc>
          <w:tcPr>
            <w:tcW w:w="1359" w:type="dxa"/>
            <w:vAlign w:val="center"/>
          </w:tcPr>
          <w:p w14:paraId="09A38513" w14:textId="77777777" w:rsidR="00FB2023" w:rsidRPr="00B817BD" w:rsidRDefault="00FB2023" w:rsidP="00752568">
            <w:pPr>
              <w:pStyle w:val="RubricHeadings10pt"/>
            </w:pPr>
            <w:r>
              <w:t>Cost/Item</w:t>
            </w:r>
          </w:p>
        </w:tc>
        <w:tc>
          <w:tcPr>
            <w:tcW w:w="1359" w:type="dxa"/>
            <w:vAlign w:val="center"/>
          </w:tcPr>
          <w:p w14:paraId="6134CF97" w14:textId="77777777" w:rsidR="00FB2023" w:rsidRPr="00B817BD" w:rsidRDefault="00FB2023" w:rsidP="00752568">
            <w:pPr>
              <w:pStyle w:val="RubricHeadings10pt"/>
            </w:pPr>
            <w:r>
              <w:t>Total Cost</w:t>
            </w:r>
          </w:p>
        </w:tc>
      </w:tr>
      <w:tr w:rsidR="00FB2023" w14:paraId="69D8BB40" w14:textId="77777777" w:rsidTr="00FB2023">
        <w:trPr>
          <w:jc w:val="center"/>
        </w:trPr>
        <w:tc>
          <w:tcPr>
            <w:tcW w:w="1368" w:type="dxa"/>
          </w:tcPr>
          <w:p w14:paraId="7D89DF26" w14:textId="77777777" w:rsidR="00FB2023" w:rsidRDefault="00FB2023" w:rsidP="00752568"/>
        </w:tc>
        <w:tc>
          <w:tcPr>
            <w:tcW w:w="3690" w:type="dxa"/>
          </w:tcPr>
          <w:p w14:paraId="2D42B130" w14:textId="77777777" w:rsidR="00FB2023" w:rsidRDefault="00FB2023" w:rsidP="00752568"/>
        </w:tc>
        <w:tc>
          <w:tcPr>
            <w:tcW w:w="1800" w:type="dxa"/>
          </w:tcPr>
          <w:p w14:paraId="729445FE" w14:textId="77777777" w:rsidR="00FB2023" w:rsidRDefault="00FB2023" w:rsidP="00752568"/>
        </w:tc>
        <w:tc>
          <w:tcPr>
            <w:tcW w:w="1359" w:type="dxa"/>
          </w:tcPr>
          <w:p w14:paraId="3D4E0D05" w14:textId="77777777" w:rsidR="00FB2023" w:rsidRDefault="00FB2023" w:rsidP="00752568"/>
        </w:tc>
        <w:tc>
          <w:tcPr>
            <w:tcW w:w="1359" w:type="dxa"/>
          </w:tcPr>
          <w:p w14:paraId="76565A72" w14:textId="77777777" w:rsidR="00FB2023" w:rsidRDefault="00FB2023" w:rsidP="00752568"/>
        </w:tc>
      </w:tr>
      <w:tr w:rsidR="00FB2023" w14:paraId="6BFADCC3" w14:textId="77777777" w:rsidTr="00FB2023">
        <w:trPr>
          <w:jc w:val="center"/>
        </w:trPr>
        <w:tc>
          <w:tcPr>
            <w:tcW w:w="1368" w:type="dxa"/>
          </w:tcPr>
          <w:p w14:paraId="3A947F8F" w14:textId="77777777" w:rsidR="00FB2023" w:rsidRDefault="00FB2023" w:rsidP="00752568"/>
        </w:tc>
        <w:tc>
          <w:tcPr>
            <w:tcW w:w="3690" w:type="dxa"/>
          </w:tcPr>
          <w:p w14:paraId="6DEE6DB5" w14:textId="77777777" w:rsidR="00FB2023" w:rsidRDefault="00FB2023" w:rsidP="00752568"/>
        </w:tc>
        <w:tc>
          <w:tcPr>
            <w:tcW w:w="1800" w:type="dxa"/>
          </w:tcPr>
          <w:p w14:paraId="6EF3B402" w14:textId="77777777" w:rsidR="00FB2023" w:rsidRDefault="00FB2023" w:rsidP="00752568"/>
        </w:tc>
        <w:tc>
          <w:tcPr>
            <w:tcW w:w="1359" w:type="dxa"/>
          </w:tcPr>
          <w:p w14:paraId="164DA94A" w14:textId="77777777" w:rsidR="00FB2023" w:rsidRDefault="00FB2023" w:rsidP="00752568"/>
        </w:tc>
        <w:tc>
          <w:tcPr>
            <w:tcW w:w="1359" w:type="dxa"/>
          </w:tcPr>
          <w:p w14:paraId="3C643966" w14:textId="77777777" w:rsidR="00FB2023" w:rsidRDefault="00FB2023" w:rsidP="00752568"/>
        </w:tc>
      </w:tr>
      <w:tr w:rsidR="00FB2023" w14:paraId="739DAEE3" w14:textId="77777777" w:rsidTr="00FB2023">
        <w:trPr>
          <w:jc w:val="center"/>
        </w:trPr>
        <w:tc>
          <w:tcPr>
            <w:tcW w:w="1368" w:type="dxa"/>
          </w:tcPr>
          <w:p w14:paraId="11F41576" w14:textId="77777777" w:rsidR="00FB2023" w:rsidRDefault="00FB2023" w:rsidP="00752568"/>
        </w:tc>
        <w:tc>
          <w:tcPr>
            <w:tcW w:w="3690" w:type="dxa"/>
          </w:tcPr>
          <w:p w14:paraId="5BE803A4" w14:textId="77777777" w:rsidR="00FB2023" w:rsidRDefault="00FB2023" w:rsidP="00752568"/>
        </w:tc>
        <w:tc>
          <w:tcPr>
            <w:tcW w:w="1800" w:type="dxa"/>
          </w:tcPr>
          <w:p w14:paraId="6EE0981F" w14:textId="77777777" w:rsidR="00FB2023" w:rsidRDefault="00FB2023" w:rsidP="00752568"/>
        </w:tc>
        <w:tc>
          <w:tcPr>
            <w:tcW w:w="1359" w:type="dxa"/>
          </w:tcPr>
          <w:p w14:paraId="3938CC88" w14:textId="77777777" w:rsidR="00FB2023" w:rsidRDefault="00FB2023" w:rsidP="00752568"/>
        </w:tc>
        <w:tc>
          <w:tcPr>
            <w:tcW w:w="1359" w:type="dxa"/>
          </w:tcPr>
          <w:p w14:paraId="530B4D34" w14:textId="77777777" w:rsidR="00FB2023" w:rsidRDefault="00FB2023" w:rsidP="00752568"/>
        </w:tc>
      </w:tr>
      <w:tr w:rsidR="00FB2023" w14:paraId="49716071" w14:textId="77777777" w:rsidTr="00FB2023">
        <w:trPr>
          <w:jc w:val="center"/>
        </w:trPr>
        <w:tc>
          <w:tcPr>
            <w:tcW w:w="1368" w:type="dxa"/>
          </w:tcPr>
          <w:p w14:paraId="034B22FE" w14:textId="77777777" w:rsidR="00FB2023" w:rsidRDefault="00FB2023" w:rsidP="00752568"/>
        </w:tc>
        <w:tc>
          <w:tcPr>
            <w:tcW w:w="3690" w:type="dxa"/>
          </w:tcPr>
          <w:p w14:paraId="748A2CBB" w14:textId="77777777" w:rsidR="00FB2023" w:rsidRDefault="00FB2023" w:rsidP="00752568"/>
        </w:tc>
        <w:tc>
          <w:tcPr>
            <w:tcW w:w="1800" w:type="dxa"/>
          </w:tcPr>
          <w:p w14:paraId="73E3068E" w14:textId="77777777" w:rsidR="00FB2023" w:rsidRDefault="00FB2023" w:rsidP="00752568"/>
        </w:tc>
        <w:tc>
          <w:tcPr>
            <w:tcW w:w="1359" w:type="dxa"/>
          </w:tcPr>
          <w:p w14:paraId="677F79D5" w14:textId="77777777" w:rsidR="00FB2023" w:rsidRDefault="00FB2023" w:rsidP="00752568"/>
        </w:tc>
        <w:tc>
          <w:tcPr>
            <w:tcW w:w="1359" w:type="dxa"/>
          </w:tcPr>
          <w:p w14:paraId="2071D126" w14:textId="77777777" w:rsidR="00FB2023" w:rsidRDefault="00FB2023" w:rsidP="00752568"/>
        </w:tc>
      </w:tr>
      <w:tr w:rsidR="00FB2023" w14:paraId="68786E78" w14:textId="77777777" w:rsidTr="00FB2023">
        <w:trPr>
          <w:jc w:val="center"/>
        </w:trPr>
        <w:tc>
          <w:tcPr>
            <w:tcW w:w="1368" w:type="dxa"/>
          </w:tcPr>
          <w:p w14:paraId="1D8DAD63" w14:textId="77777777" w:rsidR="00FB2023" w:rsidRDefault="00FB2023" w:rsidP="00752568"/>
        </w:tc>
        <w:tc>
          <w:tcPr>
            <w:tcW w:w="3690" w:type="dxa"/>
          </w:tcPr>
          <w:p w14:paraId="5F417CBD" w14:textId="77777777" w:rsidR="00FB2023" w:rsidRDefault="00FB2023" w:rsidP="00752568"/>
        </w:tc>
        <w:tc>
          <w:tcPr>
            <w:tcW w:w="1800" w:type="dxa"/>
          </w:tcPr>
          <w:p w14:paraId="6E5B4D54" w14:textId="77777777" w:rsidR="00FB2023" w:rsidRDefault="00FB2023" w:rsidP="00752568"/>
        </w:tc>
        <w:tc>
          <w:tcPr>
            <w:tcW w:w="1359" w:type="dxa"/>
          </w:tcPr>
          <w:p w14:paraId="3FB27438" w14:textId="77777777" w:rsidR="00FB2023" w:rsidRDefault="00FB2023" w:rsidP="00752568"/>
        </w:tc>
        <w:tc>
          <w:tcPr>
            <w:tcW w:w="1359" w:type="dxa"/>
          </w:tcPr>
          <w:p w14:paraId="3C2166FB" w14:textId="77777777" w:rsidR="00FB2023" w:rsidRDefault="00FB2023" w:rsidP="00752568"/>
        </w:tc>
      </w:tr>
      <w:tr w:rsidR="00FB2023" w14:paraId="7864F756" w14:textId="77777777" w:rsidTr="00FB2023">
        <w:trPr>
          <w:jc w:val="center"/>
        </w:trPr>
        <w:tc>
          <w:tcPr>
            <w:tcW w:w="1368" w:type="dxa"/>
          </w:tcPr>
          <w:p w14:paraId="6F32CFC7" w14:textId="77777777" w:rsidR="00FB2023" w:rsidRDefault="00FB2023" w:rsidP="00752568"/>
        </w:tc>
        <w:tc>
          <w:tcPr>
            <w:tcW w:w="3690" w:type="dxa"/>
          </w:tcPr>
          <w:p w14:paraId="0B59EB80" w14:textId="77777777" w:rsidR="00FB2023" w:rsidRDefault="00FB2023" w:rsidP="00752568"/>
        </w:tc>
        <w:tc>
          <w:tcPr>
            <w:tcW w:w="1800" w:type="dxa"/>
          </w:tcPr>
          <w:p w14:paraId="13AC37B0" w14:textId="77777777" w:rsidR="00FB2023" w:rsidRDefault="00FB2023" w:rsidP="00752568"/>
        </w:tc>
        <w:tc>
          <w:tcPr>
            <w:tcW w:w="1359" w:type="dxa"/>
          </w:tcPr>
          <w:p w14:paraId="50E11887" w14:textId="77777777" w:rsidR="00FB2023" w:rsidRDefault="00FB2023" w:rsidP="00752568"/>
        </w:tc>
        <w:tc>
          <w:tcPr>
            <w:tcW w:w="1359" w:type="dxa"/>
          </w:tcPr>
          <w:p w14:paraId="6676D8B8" w14:textId="77777777" w:rsidR="00FB2023" w:rsidRDefault="00FB2023" w:rsidP="00752568"/>
        </w:tc>
      </w:tr>
      <w:tr w:rsidR="00FB2023" w14:paraId="68364B29" w14:textId="77777777" w:rsidTr="00FB2023">
        <w:trPr>
          <w:jc w:val="center"/>
        </w:trPr>
        <w:tc>
          <w:tcPr>
            <w:tcW w:w="1368" w:type="dxa"/>
          </w:tcPr>
          <w:p w14:paraId="54719F0B" w14:textId="77777777" w:rsidR="00FB2023" w:rsidRDefault="00FB2023" w:rsidP="00752568"/>
        </w:tc>
        <w:tc>
          <w:tcPr>
            <w:tcW w:w="3690" w:type="dxa"/>
          </w:tcPr>
          <w:p w14:paraId="25EF4C21" w14:textId="77777777" w:rsidR="00FB2023" w:rsidRDefault="00FB2023" w:rsidP="00752568"/>
        </w:tc>
        <w:tc>
          <w:tcPr>
            <w:tcW w:w="1800" w:type="dxa"/>
          </w:tcPr>
          <w:p w14:paraId="68484D60" w14:textId="77777777" w:rsidR="00FB2023" w:rsidRDefault="00FB2023" w:rsidP="00752568"/>
        </w:tc>
        <w:tc>
          <w:tcPr>
            <w:tcW w:w="1359" w:type="dxa"/>
          </w:tcPr>
          <w:p w14:paraId="38CD4F57" w14:textId="77777777" w:rsidR="00FB2023" w:rsidRDefault="00FB2023" w:rsidP="00752568"/>
        </w:tc>
        <w:tc>
          <w:tcPr>
            <w:tcW w:w="1359" w:type="dxa"/>
          </w:tcPr>
          <w:p w14:paraId="376992EC" w14:textId="77777777" w:rsidR="00FB2023" w:rsidRDefault="00FB2023" w:rsidP="00752568"/>
        </w:tc>
      </w:tr>
      <w:tr w:rsidR="00FB2023" w14:paraId="2E25F35F" w14:textId="77777777" w:rsidTr="00FB2023">
        <w:trPr>
          <w:jc w:val="center"/>
        </w:trPr>
        <w:tc>
          <w:tcPr>
            <w:tcW w:w="1368" w:type="dxa"/>
          </w:tcPr>
          <w:p w14:paraId="05EE6586" w14:textId="77777777" w:rsidR="00FB2023" w:rsidRDefault="00FB2023" w:rsidP="00752568"/>
        </w:tc>
        <w:tc>
          <w:tcPr>
            <w:tcW w:w="3690" w:type="dxa"/>
          </w:tcPr>
          <w:p w14:paraId="25B9824C" w14:textId="77777777" w:rsidR="00FB2023" w:rsidRDefault="00FB2023" w:rsidP="00752568"/>
        </w:tc>
        <w:tc>
          <w:tcPr>
            <w:tcW w:w="1800" w:type="dxa"/>
          </w:tcPr>
          <w:p w14:paraId="58C8756D" w14:textId="77777777" w:rsidR="00FB2023" w:rsidRDefault="00FB2023" w:rsidP="00752568"/>
        </w:tc>
        <w:tc>
          <w:tcPr>
            <w:tcW w:w="1359" w:type="dxa"/>
          </w:tcPr>
          <w:p w14:paraId="1D4DABF2" w14:textId="77777777" w:rsidR="00FB2023" w:rsidRDefault="00FB2023" w:rsidP="00752568"/>
        </w:tc>
        <w:tc>
          <w:tcPr>
            <w:tcW w:w="1359" w:type="dxa"/>
          </w:tcPr>
          <w:p w14:paraId="47CA121E" w14:textId="77777777" w:rsidR="00FB2023" w:rsidRDefault="00FB2023" w:rsidP="00752568"/>
        </w:tc>
      </w:tr>
      <w:tr w:rsidR="00FB2023" w14:paraId="392C2D04" w14:textId="77777777" w:rsidTr="00FB2023">
        <w:trPr>
          <w:jc w:val="center"/>
        </w:trPr>
        <w:tc>
          <w:tcPr>
            <w:tcW w:w="1368" w:type="dxa"/>
          </w:tcPr>
          <w:p w14:paraId="00F661A0" w14:textId="77777777" w:rsidR="00FB2023" w:rsidRDefault="00FB2023" w:rsidP="00752568"/>
        </w:tc>
        <w:tc>
          <w:tcPr>
            <w:tcW w:w="3690" w:type="dxa"/>
          </w:tcPr>
          <w:p w14:paraId="070BF000" w14:textId="77777777" w:rsidR="00FB2023" w:rsidRDefault="00FB2023" w:rsidP="00752568"/>
        </w:tc>
        <w:tc>
          <w:tcPr>
            <w:tcW w:w="1800" w:type="dxa"/>
          </w:tcPr>
          <w:p w14:paraId="7002DE4E" w14:textId="77777777" w:rsidR="00FB2023" w:rsidRDefault="00FB2023" w:rsidP="00752568"/>
        </w:tc>
        <w:tc>
          <w:tcPr>
            <w:tcW w:w="1359" w:type="dxa"/>
          </w:tcPr>
          <w:p w14:paraId="3917456B" w14:textId="77777777" w:rsidR="00FB2023" w:rsidRDefault="00FB2023" w:rsidP="00752568"/>
        </w:tc>
        <w:tc>
          <w:tcPr>
            <w:tcW w:w="1359" w:type="dxa"/>
          </w:tcPr>
          <w:p w14:paraId="4CCEEB78" w14:textId="77777777" w:rsidR="00FB2023" w:rsidRDefault="00FB2023" w:rsidP="00752568"/>
        </w:tc>
      </w:tr>
      <w:tr w:rsidR="00FB2023" w14:paraId="4CB4E459" w14:textId="77777777" w:rsidTr="00FB2023">
        <w:trPr>
          <w:jc w:val="center"/>
        </w:trPr>
        <w:tc>
          <w:tcPr>
            <w:tcW w:w="1368" w:type="dxa"/>
          </w:tcPr>
          <w:p w14:paraId="6EC7C4CC" w14:textId="77777777" w:rsidR="00FB2023" w:rsidRDefault="00FB2023" w:rsidP="00752568"/>
        </w:tc>
        <w:tc>
          <w:tcPr>
            <w:tcW w:w="3690" w:type="dxa"/>
          </w:tcPr>
          <w:p w14:paraId="00D5B7DB" w14:textId="77777777" w:rsidR="00FB2023" w:rsidRDefault="00FB2023" w:rsidP="00752568"/>
        </w:tc>
        <w:tc>
          <w:tcPr>
            <w:tcW w:w="1800" w:type="dxa"/>
          </w:tcPr>
          <w:p w14:paraId="21FAF5D9" w14:textId="77777777" w:rsidR="00FB2023" w:rsidRDefault="00FB2023" w:rsidP="00752568"/>
        </w:tc>
        <w:tc>
          <w:tcPr>
            <w:tcW w:w="1359" w:type="dxa"/>
          </w:tcPr>
          <w:p w14:paraId="33B63C88" w14:textId="77777777" w:rsidR="00FB2023" w:rsidRDefault="00FB2023" w:rsidP="00752568"/>
        </w:tc>
        <w:tc>
          <w:tcPr>
            <w:tcW w:w="1359" w:type="dxa"/>
          </w:tcPr>
          <w:p w14:paraId="713D034F" w14:textId="77777777" w:rsidR="00FB2023" w:rsidRDefault="00FB2023" w:rsidP="00752568"/>
        </w:tc>
      </w:tr>
      <w:tr w:rsidR="00FB2023" w14:paraId="2F30214F" w14:textId="77777777" w:rsidTr="00FB2023">
        <w:trPr>
          <w:jc w:val="center"/>
        </w:trPr>
        <w:tc>
          <w:tcPr>
            <w:tcW w:w="1368" w:type="dxa"/>
          </w:tcPr>
          <w:p w14:paraId="52A9091E" w14:textId="77777777" w:rsidR="00FB2023" w:rsidRDefault="00FB2023" w:rsidP="00752568"/>
        </w:tc>
        <w:tc>
          <w:tcPr>
            <w:tcW w:w="3690" w:type="dxa"/>
          </w:tcPr>
          <w:p w14:paraId="39CF951F" w14:textId="77777777" w:rsidR="00FB2023" w:rsidRDefault="00FB2023" w:rsidP="00752568"/>
        </w:tc>
        <w:tc>
          <w:tcPr>
            <w:tcW w:w="1800" w:type="dxa"/>
          </w:tcPr>
          <w:p w14:paraId="6B989C34" w14:textId="77777777" w:rsidR="00FB2023" w:rsidRDefault="00FB2023" w:rsidP="00752568"/>
        </w:tc>
        <w:tc>
          <w:tcPr>
            <w:tcW w:w="1359" w:type="dxa"/>
          </w:tcPr>
          <w:p w14:paraId="58AD5DD7" w14:textId="77777777" w:rsidR="00FB2023" w:rsidRDefault="00FB2023" w:rsidP="00752568"/>
        </w:tc>
        <w:tc>
          <w:tcPr>
            <w:tcW w:w="1359" w:type="dxa"/>
          </w:tcPr>
          <w:p w14:paraId="0DF5F120" w14:textId="77777777" w:rsidR="00FB2023" w:rsidRDefault="00FB2023" w:rsidP="00752568"/>
        </w:tc>
      </w:tr>
    </w:tbl>
    <w:p w14:paraId="647A8E84" w14:textId="77777777" w:rsidR="00FB2023" w:rsidRDefault="00FB2023" w:rsidP="00FB2023"/>
    <w:p w14:paraId="4CBA4E58" w14:textId="77777777" w:rsidR="00FB2023" w:rsidRPr="00A57185" w:rsidRDefault="00FB2023" w:rsidP="00FB2023">
      <w:pPr>
        <w:rPr>
          <w:rStyle w:val="KeyTermItalic"/>
        </w:rPr>
      </w:pPr>
      <w:r w:rsidRPr="00A57185">
        <w:rPr>
          <w:rStyle w:val="KeyTermItalic"/>
        </w:rPr>
        <w:t>Safety</w:t>
      </w:r>
    </w:p>
    <w:p w14:paraId="225C717E" w14:textId="77777777" w:rsidR="00FB2023" w:rsidRDefault="00FB2023" w:rsidP="00FB2023">
      <w:pPr>
        <w:pStyle w:val="ActivityBody"/>
      </w:pPr>
      <w:r>
        <w:t>Discuss what PPE is needed and handling and disposal methods of any hazardous materials.</w:t>
      </w:r>
    </w:p>
    <w:p w14:paraId="4F7ABB59" w14:textId="77777777" w:rsidR="00210996" w:rsidRDefault="00210996" w:rsidP="00FB2023"/>
    <w:p w14:paraId="32723799" w14:textId="77777777" w:rsidR="00FB2023" w:rsidRDefault="00FB2023" w:rsidP="00FB2023">
      <w:pPr>
        <w:rPr>
          <w:rStyle w:val="KeyTermItalic"/>
        </w:rPr>
      </w:pPr>
      <w:r w:rsidRPr="00A57185">
        <w:rPr>
          <w:rStyle w:val="KeyTermItalic"/>
        </w:rPr>
        <w:t>Methods and Procedure</w:t>
      </w:r>
    </w:p>
    <w:p w14:paraId="62CBC27F" w14:textId="77777777" w:rsidR="00FB2023" w:rsidRDefault="00FB2023" w:rsidP="00FB2023">
      <w:pPr>
        <w:pStyle w:val="ActivityNumbers"/>
      </w:pPr>
      <w:r>
        <w:t>Provide a summary of how you will complete your experiment.</w:t>
      </w:r>
    </w:p>
    <w:p w14:paraId="3DF15AC7" w14:textId="77777777" w:rsidR="00FB2023" w:rsidRDefault="00FB2023" w:rsidP="00FB2023">
      <w:pPr>
        <w:pStyle w:val="ActivityNumbers"/>
      </w:pPr>
      <w:r>
        <w:t>Include step-by-step protocols for each component of the study.</w:t>
      </w:r>
    </w:p>
    <w:p w14:paraId="6F34598F" w14:textId="77777777" w:rsidR="00FB2023" w:rsidRDefault="00FB2023" w:rsidP="00FB2023">
      <w:pPr>
        <w:pStyle w:val="ActivityNumbers"/>
      </w:pPr>
      <w:r>
        <w:t>Be descriptive of the timeline, controls, and number of trails to be performed.</w:t>
      </w:r>
    </w:p>
    <w:p w14:paraId="465CB7EA" w14:textId="77777777" w:rsidR="00FB2023" w:rsidRDefault="00FB2023" w:rsidP="00FB2023"/>
    <w:p w14:paraId="6E085450" w14:textId="77777777" w:rsidR="00FB2023" w:rsidRPr="00A57185" w:rsidRDefault="00FB2023" w:rsidP="00FB2023">
      <w:pPr>
        <w:rPr>
          <w:rStyle w:val="KeyTermItalic"/>
        </w:rPr>
      </w:pPr>
      <w:r w:rsidRPr="00A57185">
        <w:rPr>
          <w:rStyle w:val="KeyTermItalic"/>
        </w:rPr>
        <w:t>Data Analysis</w:t>
      </w:r>
    </w:p>
    <w:p w14:paraId="509765C4" w14:textId="77777777" w:rsidR="00FB2023" w:rsidRDefault="00FB2023" w:rsidP="00FB2023">
      <w:pPr>
        <w:pStyle w:val="ActivityBody"/>
      </w:pPr>
      <w:r>
        <w:t>How will data be recorded and analyzed? Develop a chart, table or other tool in order to collect data from your research. Describe how the collected data will be analyzed.</w:t>
      </w:r>
    </w:p>
    <w:p w14:paraId="5B27EED6" w14:textId="77777777" w:rsidR="00FB2023" w:rsidRPr="00A57185" w:rsidRDefault="00FB2023" w:rsidP="00FB2023"/>
    <w:p w14:paraId="26027165" w14:textId="77777777" w:rsidR="00FB2023" w:rsidRPr="00A57185" w:rsidRDefault="00FB2023" w:rsidP="00FB2023">
      <w:pPr>
        <w:rPr>
          <w:rStyle w:val="KeyTermItalic"/>
        </w:rPr>
      </w:pPr>
      <w:r w:rsidRPr="00A57185">
        <w:rPr>
          <w:rStyle w:val="KeyTermItalic"/>
        </w:rPr>
        <w:t>Expected Results</w:t>
      </w:r>
    </w:p>
    <w:p w14:paraId="46C4E783" w14:textId="77777777" w:rsidR="00FB2023" w:rsidRDefault="00FB2023" w:rsidP="00FB2023">
      <w:pPr>
        <w:pStyle w:val="ActivityBody"/>
      </w:pPr>
      <w:r>
        <w:t>Based on your hypothesis, what do you expect the results of the experimental treatments and the control to be? How would you change your plan based on differing outcomes? How will your expected results prove your hypothesis?</w:t>
      </w:r>
    </w:p>
    <w:p w14:paraId="0AF272CC" w14:textId="77777777" w:rsidR="00FB2023" w:rsidRPr="00A57185" w:rsidRDefault="00FB2023" w:rsidP="00FB2023"/>
    <w:p w14:paraId="122AA64C" w14:textId="77777777" w:rsidR="00FB2023" w:rsidRPr="00A57185" w:rsidRDefault="00FB2023" w:rsidP="00FB2023">
      <w:pPr>
        <w:rPr>
          <w:rStyle w:val="KeyTermItalic"/>
        </w:rPr>
      </w:pPr>
      <w:r w:rsidRPr="00A57185">
        <w:rPr>
          <w:rStyle w:val="KeyTermItalic"/>
        </w:rPr>
        <w:t>References</w:t>
      </w:r>
    </w:p>
    <w:p w14:paraId="21C8DD35" w14:textId="2E9CE7A6" w:rsidR="00FB2023" w:rsidRPr="002C5E76" w:rsidRDefault="00FB2023" w:rsidP="00E744B8">
      <w:pPr>
        <w:pStyle w:val="ActivityBody"/>
      </w:pPr>
      <w:r>
        <w:t>Cite sources used to develop your proposal in APA format.</w:t>
      </w:r>
    </w:p>
    <w:sectPr w:rsidR="00FB2023" w:rsidRPr="002C5E76" w:rsidSect="00DC54FB">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8B961" w14:textId="77777777" w:rsidR="004D74C2" w:rsidRDefault="004D74C2">
      <w:r>
        <w:separator/>
      </w:r>
    </w:p>
  </w:endnote>
  <w:endnote w:type="continuationSeparator" w:id="0">
    <w:p w14:paraId="14859C32" w14:textId="77777777" w:rsidR="004D74C2" w:rsidRDefault="004D7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F19B1" w14:textId="77777777" w:rsidR="00847739" w:rsidRDefault="008477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3B0686" w:rsidRPr="007F0280" w14:paraId="69A70F95" w14:textId="77777777" w:rsidTr="000F4B17">
      <w:tc>
        <w:tcPr>
          <w:tcW w:w="4950" w:type="dxa"/>
          <w:shd w:val="clear" w:color="auto" w:fill="F2F2F2"/>
        </w:tcPr>
        <w:p w14:paraId="74C3171F" w14:textId="77777777" w:rsidR="003B0686" w:rsidRPr="003B0686" w:rsidRDefault="003B0686" w:rsidP="00823E88">
          <w:pPr>
            <w:pStyle w:val="Footer"/>
            <w:jc w:val="left"/>
          </w:pPr>
          <w:r w:rsidRPr="003B0686">
            <w:t>Curriculum for Agricultural Science Education</w:t>
          </w:r>
          <w:r w:rsidRPr="007F0280">
            <w:rPr>
              <w:rFonts w:cs="Arial"/>
              <w:szCs w:val="20"/>
            </w:rPr>
            <w:t xml:space="preserve"> ©</w:t>
          </w:r>
          <w:r w:rsidRPr="003B0686">
            <w:t xml:space="preserve"> 201</w:t>
          </w:r>
          <w:r w:rsidR="00823E88">
            <w:t>6</w:t>
          </w:r>
        </w:p>
      </w:tc>
      <w:tc>
        <w:tcPr>
          <w:tcW w:w="5850" w:type="dxa"/>
          <w:shd w:val="clear" w:color="auto" w:fill="F2F2F2"/>
        </w:tcPr>
        <w:p w14:paraId="7B5AE8EF" w14:textId="5E50AE07" w:rsidR="003B0686" w:rsidRDefault="00823E88" w:rsidP="007E19E0">
          <w:pPr>
            <w:pStyle w:val="Footer"/>
          </w:pPr>
          <w:r>
            <w:t>APB</w:t>
          </w:r>
          <w:r w:rsidR="003B0686" w:rsidRPr="003B0686">
            <w:t xml:space="preserve"> – </w:t>
          </w:r>
          <w:r w:rsidR="007E19E0">
            <w:t>Project</w:t>
          </w:r>
          <w:r w:rsidR="003B0686" w:rsidRPr="003B0686">
            <w:t xml:space="preserve"> </w:t>
          </w:r>
          <w:r w:rsidR="00FB2023">
            <w:t>5.1.2 Research Proposal Template</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E744B8">
            <w:rPr>
              <w:rStyle w:val="PageNumber"/>
              <w:rFonts w:cs="Arial"/>
              <w:noProof/>
              <w:szCs w:val="20"/>
            </w:rPr>
            <w:t>2</w:t>
          </w:r>
          <w:r w:rsidR="003B0686" w:rsidRPr="007F0280">
            <w:rPr>
              <w:rStyle w:val="PageNumber"/>
              <w:rFonts w:cs="Arial"/>
              <w:szCs w:val="20"/>
            </w:rPr>
            <w:fldChar w:fldCharType="end"/>
          </w:r>
        </w:p>
      </w:tc>
    </w:tr>
  </w:tbl>
  <w:p w14:paraId="490DC396" w14:textId="77777777" w:rsidR="00FF07F3" w:rsidRPr="003B0686" w:rsidRDefault="00FF07F3" w:rsidP="003B0686">
    <w:pPr>
      <w:pStyle w:val="Footer"/>
      <w:jc w:val="left"/>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hemeColor="background1" w:themeShade="BF"/>
      </w:tblBorders>
      <w:tblLook w:val="04A0" w:firstRow="1" w:lastRow="0" w:firstColumn="1" w:lastColumn="0" w:noHBand="0" w:noVBand="1"/>
    </w:tblPr>
    <w:tblGrid>
      <w:gridCol w:w="4950"/>
      <w:gridCol w:w="5850"/>
    </w:tblGrid>
    <w:tr w:rsidR="003B0686" w:rsidRPr="007F0280" w14:paraId="117D2DA5" w14:textId="77777777" w:rsidTr="005F36A2">
      <w:tc>
        <w:tcPr>
          <w:tcW w:w="4950" w:type="dxa"/>
          <w:shd w:val="clear" w:color="auto" w:fill="F2F2F2"/>
        </w:tcPr>
        <w:p w14:paraId="357A2114"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C54FB">
            <w:t xml:space="preserve"> 2016</w:t>
          </w:r>
        </w:p>
      </w:tc>
      <w:tc>
        <w:tcPr>
          <w:tcW w:w="5850" w:type="dxa"/>
          <w:shd w:val="clear" w:color="auto" w:fill="F2F2F2"/>
        </w:tcPr>
        <w:p w14:paraId="2953DE20" w14:textId="38258033" w:rsidR="003B0686" w:rsidRDefault="00DC54FB" w:rsidP="007A2005">
          <w:pPr>
            <w:pStyle w:val="Footer"/>
          </w:pPr>
          <w:r>
            <w:t>APB</w:t>
          </w:r>
          <w:r w:rsidR="003B0686" w:rsidRPr="003B0686">
            <w:t xml:space="preserve"> – </w:t>
          </w:r>
          <w:r w:rsidR="00FB2023">
            <w:t>Research Proposal Template</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C711FE">
            <w:rPr>
              <w:rStyle w:val="PageNumber"/>
              <w:rFonts w:cs="Arial"/>
              <w:noProof/>
              <w:szCs w:val="20"/>
            </w:rPr>
            <w:t>1</w:t>
          </w:r>
          <w:r w:rsidR="003B0686" w:rsidRPr="007F0280">
            <w:rPr>
              <w:rStyle w:val="PageNumber"/>
              <w:rFonts w:cs="Arial"/>
              <w:szCs w:val="20"/>
            </w:rPr>
            <w:fldChar w:fldCharType="end"/>
          </w:r>
        </w:p>
      </w:tc>
    </w:tr>
  </w:tbl>
  <w:p w14:paraId="0A4CD961"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06A03" w14:textId="77777777" w:rsidR="004D74C2" w:rsidRDefault="004D74C2">
      <w:r>
        <w:separator/>
      </w:r>
    </w:p>
  </w:footnote>
  <w:footnote w:type="continuationSeparator" w:id="0">
    <w:p w14:paraId="281DCD5E" w14:textId="77777777" w:rsidR="004D74C2" w:rsidRDefault="004D7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42150" w14:textId="77777777" w:rsidR="00847739" w:rsidRDefault="008477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D7BD1" w14:textId="77777777" w:rsidR="003B0686" w:rsidRDefault="003B0686" w:rsidP="003B0686">
    <w:pPr>
      <w:pStyle w:val="Foot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15251" w14:textId="77777777" w:rsidR="00847739" w:rsidRDefault="008477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023"/>
    <w:rsid w:val="00004D44"/>
    <w:rsid w:val="00023EF4"/>
    <w:rsid w:val="0006381D"/>
    <w:rsid w:val="000643C4"/>
    <w:rsid w:val="00095B65"/>
    <w:rsid w:val="000E30CE"/>
    <w:rsid w:val="000F4B17"/>
    <w:rsid w:val="00120DA8"/>
    <w:rsid w:val="00125FE3"/>
    <w:rsid w:val="00140531"/>
    <w:rsid w:val="001522F9"/>
    <w:rsid w:val="00164A78"/>
    <w:rsid w:val="00186EA4"/>
    <w:rsid w:val="00196647"/>
    <w:rsid w:val="001C5732"/>
    <w:rsid w:val="001D3468"/>
    <w:rsid w:val="001F5964"/>
    <w:rsid w:val="00210996"/>
    <w:rsid w:val="002212A2"/>
    <w:rsid w:val="002438C6"/>
    <w:rsid w:val="00251483"/>
    <w:rsid w:val="00261D56"/>
    <w:rsid w:val="00270C46"/>
    <w:rsid w:val="00276DA5"/>
    <w:rsid w:val="00292340"/>
    <w:rsid w:val="002B0DD0"/>
    <w:rsid w:val="002C5E76"/>
    <w:rsid w:val="002E4407"/>
    <w:rsid w:val="002F2976"/>
    <w:rsid w:val="002F3C64"/>
    <w:rsid w:val="003310C6"/>
    <w:rsid w:val="0034081A"/>
    <w:rsid w:val="00352B6E"/>
    <w:rsid w:val="003574C4"/>
    <w:rsid w:val="00395386"/>
    <w:rsid w:val="003A2FD6"/>
    <w:rsid w:val="003B0686"/>
    <w:rsid w:val="003E2BBD"/>
    <w:rsid w:val="003F1A3B"/>
    <w:rsid w:val="00403D91"/>
    <w:rsid w:val="0041298F"/>
    <w:rsid w:val="0041647F"/>
    <w:rsid w:val="0042007E"/>
    <w:rsid w:val="00447A5C"/>
    <w:rsid w:val="004A44E1"/>
    <w:rsid w:val="004B1465"/>
    <w:rsid w:val="004B1A28"/>
    <w:rsid w:val="004C09EA"/>
    <w:rsid w:val="004C1D05"/>
    <w:rsid w:val="004D74C2"/>
    <w:rsid w:val="005016DB"/>
    <w:rsid w:val="005043FD"/>
    <w:rsid w:val="00514F32"/>
    <w:rsid w:val="005328FF"/>
    <w:rsid w:val="00537CA6"/>
    <w:rsid w:val="00541B87"/>
    <w:rsid w:val="005460BE"/>
    <w:rsid w:val="00546966"/>
    <w:rsid w:val="00581DD4"/>
    <w:rsid w:val="00586BFE"/>
    <w:rsid w:val="00586E76"/>
    <w:rsid w:val="005B2542"/>
    <w:rsid w:val="005E14F5"/>
    <w:rsid w:val="005F2928"/>
    <w:rsid w:val="005F36A2"/>
    <w:rsid w:val="005F3C3B"/>
    <w:rsid w:val="006208FA"/>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338A2"/>
    <w:rsid w:val="00761D49"/>
    <w:rsid w:val="00766703"/>
    <w:rsid w:val="0076778F"/>
    <w:rsid w:val="0077472E"/>
    <w:rsid w:val="007925F0"/>
    <w:rsid w:val="007A2005"/>
    <w:rsid w:val="007A36E5"/>
    <w:rsid w:val="007A566D"/>
    <w:rsid w:val="007B029F"/>
    <w:rsid w:val="007C2998"/>
    <w:rsid w:val="007E19E0"/>
    <w:rsid w:val="007E6D00"/>
    <w:rsid w:val="007F0280"/>
    <w:rsid w:val="00823E88"/>
    <w:rsid w:val="008321FB"/>
    <w:rsid w:val="00842458"/>
    <w:rsid w:val="00847739"/>
    <w:rsid w:val="008575ED"/>
    <w:rsid w:val="00864182"/>
    <w:rsid w:val="00875A5A"/>
    <w:rsid w:val="008A3B43"/>
    <w:rsid w:val="008D1630"/>
    <w:rsid w:val="0090019F"/>
    <w:rsid w:val="0090461E"/>
    <w:rsid w:val="00905BAB"/>
    <w:rsid w:val="00960B08"/>
    <w:rsid w:val="009664A4"/>
    <w:rsid w:val="00966E61"/>
    <w:rsid w:val="0098363E"/>
    <w:rsid w:val="009C4D66"/>
    <w:rsid w:val="009E0675"/>
    <w:rsid w:val="009F29A8"/>
    <w:rsid w:val="00A241A8"/>
    <w:rsid w:val="00A31333"/>
    <w:rsid w:val="00A369B7"/>
    <w:rsid w:val="00A41DA8"/>
    <w:rsid w:val="00A45FE8"/>
    <w:rsid w:val="00A70C87"/>
    <w:rsid w:val="00A82C3B"/>
    <w:rsid w:val="00A856C3"/>
    <w:rsid w:val="00AC1398"/>
    <w:rsid w:val="00AC6CF6"/>
    <w:rsid w:val="00AE0075"/>
    <w:rsid w:val="00AF47E6"/>
    <w:rsid w:val="00B032F1"/>
    <w:rsid w:val="00B05D83"/>
    <w:rsid w:val="00B43C31"/>
    <w:rsid w:val="00B45B73"/>
    <w:rsid w:val="00B51D7A"/>
    <w:rsid w:val="00B541ED"/>
    <w:rsid w:val="00B836E8"/>
    <w:rsid w:val="00B83A87"/>
    <w:rsid w:val="00B94588"/>
    <w:rsid w:val="00BB056A"/>
    <w:rsid w:val="00BD7B24"/>
    <w:rsid w:val="00BE2F3A"/>
    <w:rsid w:val="00BF2C89"/>
    <w:rsid w:val="00C03055"/>
    <w:rsid w:val="00C33247"/>
    <w:rsid w:val="00C412F9"/>
    <w:rsid w:val="00C53150"/>
    <w:rsid w:val="00C711FE"/>
    <w:rsid w:val="00CA427F"/>
    <w:rsid w:val="00CC21A3"/>
    <w:rsid w:val="00CD7CCE"/>
    <w:rsid w:val="00CE1E13"/>
    <w:rsid w:val="00CE1E34"/>
    <w:rsid w:val="00CF6E1D"/>
    <w:rsid w:val="00D26462"/>
    <w:rsid w:val="00D27120"/>
    <w:rsid w:val="00D449A4"/>
    <w:rsid w:val="00D813DD"/>
    <w:rsid w:val="00D83D7D"/>
    <w:rsid w:val="00D9030F"/>
    <w:rsid w:val="00DC3376"/>
    <w:rsid w:val="00DC54FB"/>
    <w:rsid w:val="00DE2030"/>
    <w:rsid w:val="00DE2572"/>
    <w:rsid w:val="00E02AFD"/>
    <w:rsid w:val="00E0723A"/>
    <w:rsid w:val="00E33390"/>
    <w:rsid w:val="00E430F2"/>
    <w:rsid w:val="00E56BAB"/>
    <w:rsid w:val="00E65C9D"/>
    <w:rsid w:val="00E70B1A"/>
    <w:rsid w:val="00E71418"/>
    <w:rsid w:val="00E744B8"/>
    <w:rsid w:val="00E821B9"/>
    <w:rsid w:val="00E83AB6"/>
    <w:rsid w:val="00F01A9E"/>
    <w:rsid w:val="00F4061F"/>
    <w:rsid w:val="00F55DDB"/>
    <w:rsid w:val="00F72342"/>
    <w:rsid w:val="00F72E63"/>
    <w:rsid w:val="00F7359C"/>
    <w:rsid w:val="00F76840"/>
    <w:rsid w:val="00F825C5"/>
    <w:rsid w:val="00FB2023"/>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C316A"/>
  <w15:chartTrackingRefBased/>
  <w15:docId w15:val="{292EBA9C-2CFF-4CFC-BD2B-8B9BCEC59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B2023"/>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823E88"/>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APB_Project_Template</Template>
  <TotalTime>1</TotalTime>
  <Pages>1</Pages>
  <Words>206</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Project 5.1.2 Research Proposal Template</vt:lpstr>
    </vt:vector>
  </TitlesOfParts>
  <Manager>Dan Jansen</Manager>
  <Company>Curriculum for Agricultural Science Education</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Research Proposal Template</dc:title>
  <dc:subject>APB - Teacher Resources</dc:subject>
  <dc:creator>Marlene Jansen</dc:creator>
  <cp:keywords/>
  <dc:description/>
  <cp:lastModifiedBy>Melanie Bloom</cp:lastModifiedBy>
  <cp:revision>3</cp:revision>
  <cp:lastPrinted>2014-03-03T20:17:00Z</cp:lastPrinted>
  <dcterms:created xsi:type="dcterms:W3CDTF">2016-01-27T18:59:00Z</dcterms:created>
  <dcterms:modified xsi:type="dcterms:W3CDTF">2016-03-01T03:27:00Z</dcterms:modified>
</cp:coreProperties>
</file>